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76965" w:rsidR="004F3811" w:rsidP="00B76965" w:rsidRDefault="004F3811" w14:paraId="0CE46D3F" w14:textId="52A1673F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328A0639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E8778B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E8778B">
        <w:rPr>
          <w:rFonts w:cs="Arial"/>
        </w:rPr>
        <w:t>kolovoza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175832" w:rsidR="00175832" w:rsidP="00175832" w:rsidRDefault="00175832" w14:paraId="79C7D41C" w14:textId="77777777">
      <w:pPr>
        <w:jc w:val="center"/>
        <w:rPr>
          <w:rFonts w:cs="Arial"/>
          <w:b/>
        </w:rPr>
      </w:pPr>
      <w:r w:rsidRPr="00175832">
        <w:rPr>
          <w:rFonts w:cs="Arial"/>
          <w:b/>
        </w:rPr>
        <w:t xml:space="preserve">GRADNJA ZIJAD </w:t>
      </w:r>
      <w:proofErr w:type="spellStart"/>
      <w:r w:rsidRPr="00175832">
        <w:rPr>
          <w:rFonts w:cs="Arial"/>
          <w:b/>
        </w:rPr>
        <w:t>j.d.o.o</w:t>
      </w:r>
      <w:proofErr w:type="spellEnd"/>
      <w:r w:rsidRPr="00175832">
        <w:rPr>
          <w:rFonts w:cs="Arial"/>
          <w:b/>
        </w:rPr>
        <w:t xml:space="preserve">., OIB: 78490035200, MBS: 130159421, </w:t>
      </w:r>
      <w:proofErr w:type="spellStart"/>
      <w:r w:rsidRPr="00175832">
        <w:rPr>
          <w:rFonts w:cs="Arial"/>
          <w:b/>
        </w:rPr>
        <w:t>Štifanići</w:t>
      </w:r>
      <w:proofErr w:type="spellEnd"/>
      <w:r w:rsidRPr="00175832">
        <w:rPr>
          <w:rFonts w:cs="Arial"/>
          <w:b/>
        </w:rPr>
        <w:t xml:space="preserve"> (Poreč),</w:t>
      </w:r>
    </w:p>
    <w:p w:rsidR="00EC7C4E" w:rsidP="00175832" w:rsidRDefault="00175832" w14:paraId="61671AE7" w14:textId="02213AB9">
      <w:pPr>
        <w:jc w:val="center"/>
        <w:rPr>
          <w:rFonts w:cs="Arial"/>
          <w:b/>
        </w:rPr>
      </w:pPr>
      <w:r w:rsidRPr="00175832">
        <w:rPr>
          <w:rFonts w:cs="Arial"/>
          <w:b/>
        </w:rPr>
        <w:t>ŠTIFANIĆI - STIFANICI 24</w:t>
      </w:r>
      <w:r w:rsidRPr="00EC7C4E" w:rsidR="00EC7C4E">
        <w:rPr>
          <w:rFonts w:cs="Arial"/>
          <w:b/>
        </w:rPr>
        <w:t>,</w:t>
      </w:r>
    </w:p>
    <w:p w:rsidRPr="00BE62FB" w:rsidR="004F3811" w:rsidP="00EC7C4E" w:rsidRDefault="004F3811" w14:paraId="6402539C" w14:textId="79FC5C1F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54B42FF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175832">
        <w:rPr>
          <w:rFonts w:cs="Arial"/>
        </w:rPr>
        <w:t>10,00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09202C20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C7C4E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E8778B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E8778B">
        <w:rPr>
          <w:rFonts w:cs="Arial"/>
        </w:rPr>
        <w:t>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3A65D323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EC7C4E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EC7C4E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E8778B">
        <w:rPr>
          <w:rFonts w:cs="Arial"/>
        </w:rPr>
        <w:t>6</w:t>
      </w:r>
      <w:r w:rsidRPr="00BE62FB">
        <w:rPr>
          <w:rFonts w:cs="Arial"/>
        </w:rPr>
        <w:t xml:space="preserve">. prema kojemu na dan </w:t>
      </w:r>
      <w:r w:rsidR="00EC7C4E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EC7C4E">
        <w:rPr>
          <w:rFonts w:cs="Arial"/>
        </w:rPr>
        <w:t>srpnja</w:t>
      </w:r>
      <w:r w:rsidR="00E8778B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EC24E8">
        <w:rPr>
          <w:rFonts w:cs="Arial"/>
        </w:rPr>
        <w:t>2</w:t>
      </w:r>
      <w:r w:rsidR="00E8778B">
        <w:rPr>
          <w:rFonts w:cs="Arial"/>
        </w:rPr>
        <w:t>6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175832">
        <w:rPr>
          <w:rFonts w:cs="Arial"/>
        </w:rPr>
        <w:t>2.677,91</w:t>
      </w:r>
      <w:r w:rsidR="00EC24E8">
        <w:rPr>
          <w:rFonts w:cs="Arial"/>
        </w:rPr>
        <w:t xml:space="preserve"> EUR. Na današnji dan blokada iznosi </w:t>
      </w:r>
      <w:r w:rsidRPr="00BA22B4" w:rsidR="00175832">
        <w:rPr>
          <w:rFonts w:cs="Arial"/>
          <w:color w:val="000000" w:themeColor="text1"/>
        </w:rPr>
        <w:t>2.</w:t>
      </w:r>
      <w:r w:rsidRPr="00BA22B4" w:rsidR="00BA22B4">
        <w:rPr>
          <w:rFonts w:cs="Arial"/>
          <w:color w:val="000000" w:themeColor="text1"/>
        </w:rPr>
        <w:t>689,65</w:t>
      </w:r>
      <w:r w:rsidRPr="00BA22B4" w:rsidR="00EC7C4E">
        <w:rPr>
          <w:rFonts w:cs="Arial"/>
          <w:color w:val="000000" w:themeColor="text1"/>
        </w:rPr>
        <w:t xml:space="preserve"> </w:t>
      </w:r>
      <w:r w:rsidR="00EC24E8">
        <w:rPr>
          <w:rFonts w:cs="Arial"/>
        </w:rPr>
        <w:t xml:space="preserve">EUR.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489B21B3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4F3811" w:rsidRDefault="004F3811" w14:paraId="40090ED1" w14:textId="624B3B7F">
      <w:pPr>
        <w:ind w:right="-288"/>
        <w:jc w:val="both"/>
        <w:rPr>
          <w:rFonts w:cs="Arial"/>
        </w:rPr>
      </w:pPr>
    </w:p>
    <w:p w:rsidRPr="00BE62FB" w:rsidR="004F3811" w:rsidP="004F3811" w:rsidRDefault="004F3811" w14:paraId="368A50FA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7351539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6C513D96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3B4A3A0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 w14:paraId="43F5D59D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3149D86C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175832">
        <w:rPr>
          <w:rFonts w:cs="Arial"/>
        </w:rPr>
        <w:t>10:05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="00B76965" w:rsidP="00B76965" w:rsidRDefault="004F3811" w14:paraId="5E85CB3B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B76965" w:rsidRDefault="004F3811" w14:paraId="384B7364" w14:textId="262B19B4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 xml:space="preserve">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B76965" w:rsidRDefault="004F3811" w14:paraId="67970919" w14:textId="032E9E80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175832" w:rsidP="00175832" w:rsidRDefault="00E8778B" w14:paraId="6ABE7940" w14:textId="77777777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175832">
      <w:rPr>
        <w:rFonts w:ascii="Arial" w:hAnsi="Arial" w:cs="Arial"/>
      </w:rPr>
      <w:t>St-262/2026-14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E8778B" w14:paraId="5B8503D0" w14:textId="7C334232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</w:t>
    </w:r>
    <w:r w:rsidR="00175832">
      <w:rPr>
        <w:rFonts w:ascii="Arial" w:hAnsi="Arial" w:cs="Arial"/>
      </w:rPr>
      <w:t>262/2026-14</w:t>
    </w:r>
  </w:p>
  <w:p w:rsidR="00CF7611" w:rsidRDefault="00CF7611" w14:paraId="18F01F6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832"/>
    <w:rsid w:val="00175DF2"/>
    <w:rsid w:val="00184212"/>
    <w:rsid w:val="00185666"/>
    <w:rsid w:val="001A18A5"/>
    <w:rsid w:val="001A2D7B"/>
    <w:rsid w:val="001B5B91"/>
    <w:rsid w:val="002107A0"/>
    <w:rsid w:val="0021775B"/>
    <w:rsid w:val="0024037F"/>
    <w:rsid w:val="0024367D"/>
    <w:rsid w:val="00274211"/>
    <w:rsid w:val="00280812"/>
    <w:rsid w:val="00293650"/>
    <w:rsid w:val="00297EDB"/>
    <w:rsid w:val="002A03EE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3C8F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D5B48"/>
    <w:rsid w:val="00AE7D77"/>
    <w:rsid w:val="00B0418D"/>
    <w:rsid w:val="00B12902"/>
    <w:rsid w:val="00B200C4"/>
    <w:rsid w:val="00B46C27"/>
    <w:rsid w:val="00B76965"/>
    <w:rsid w:val="00BA22B4"/>
    <w:rsid w:val="00BE3960"/>
    <w:rsid w:val="00BE62FB"/>
    <w:rsid w:val="00C14820"/>
    <w:rsid w:val="00C22467"/>
    <w:rsid w:val="00C23677"/>
    <w:rsid w:val="00C50565"/>
    <w:rsid w:val="00C550BB"/>
    <w:rsid w:val="00C66696"/>
    <w:rsid w:val="00C67C0F"/>
    <w:rsid w:val="00C917D3"/>
    <w:rsid w:val="00C91BCA"/>
    <w:rsid w:val="00CD254E"/>
    <w:rsid w:val="00CD2568"/>
    <w:rsid w:val="00CE714D"/>
    <w:rsid w:val="00CF7611"/>
    <w:rsid w:val="00DF0331"/>
    <w:rsid w:val="00E1606A"/>
    <w:rsid w:val="00E3781E"/>
    <w:rsid w:val="00E51C1E"/>
    <w:rsid w:val="00E8778B"/>
    <w:rsid w:val="00EA75B6"/>
    <w:rsid w:val="00EC24E8"/>
    <w:rsid w:val="00EC7C4E"/>
    <w:rsid w:val="00F54B6C"/>
    <w:rsid w:val="00F7305D"/>
    <w:rsid w:val="00FB6C30"/>
    <w:rsid w:val="00FD6DE5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A03E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03E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A03EE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A03EE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A03EE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kolovoza 2026.</izvorni_sadrzaj>
    <derivirana_varijabla naziv="DomainObject.StvarniPocetakDatum_1">20. kolovoza 2026.</derivirana_varijabla>
  </DomainObject.StvarniPocetakDatum>
  <DomainObject.StvarniZavrsetakDatum>
    <izvorni_sadrzaj>20. kolovoza 2026.</izvorni_sadrzaj>
    <derivirana_varijabla naziv="DomainObject.StvarniZavrsetakDatum_1">20. kolovoza 2026.</derivirana_varijabla>
  </DomainObject.StvarniZavrsetakDatum>
  <DomainObject.PlaniraniZavrsetakDatum>
    <izvorni_sadrzaj>20. kolovoza 2026.</izvorni_sadrzaj>
    <derivirana_varijabla naziv="DomainObject.PlaniraniZavrsetakDatum_1">20. kolovoza 2026.</derivirana_varijabla>
  </DomainObject.PlaniraniZavrsetakDatum>
  <DomainObject.PlaniraniPocetakDatum>
    <izvorni_sadrzaj>20. kolovoza 2026.</izvorni_sadrzaj>
    <derivirana_varijabla naziv="DomainObject.PlaniraniPocetakDatum_1">20. kolovoza 2026.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kolovoza 2026.</izvorni_sadrzaj>
    <derivirana_varijabla naziv="DomainObject.Zapisnik.DatumKreiranja_1">20. kolovoza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St-262/2026-14</izvorni_sadrzaj>
    <derivirana_varijabla naziv="DomainObject.Zapisnik.Oznaka_1">St-262/2026-14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srpnja 2026.</izvorni_sadrzaj>
    <derivirana_varijabla naziv="DomainObject.Predmet.DatumIzradeOptuznogAkta_1">8. srpnja 2026.</derivirana_varijabla>
  </DomainObject.Predmet.DatumIzradeOptuznogAkta>
  <DomainObject.Predmet.DatumIzradeOptuznogAktaFormated>
    <izvorni_sadrzaj>8.7.2026.</izvorni_sadrzaj>
    <derivirana_varijabla naziv="DomainObject.Predmet.DatumIzradeOptuznogAktaFormated_1">8.7.2026.</derivirana_varijabla>
  </DomainObject.Predmet.DatumIzradeOptuznogAktaFormated>
  <DomainObject.Predmet.DatumOsnivanja>
    <izvorni_sadrzaj>10. srpnja 2026.</izvorni_sadrzaj>
    <derivirana_varijabla naziv="DomainObject.Predmet.DatumOsnivanja_1">10.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srpnja 2026.</izvorni_sadrzaj>
    <derivirana_varijabla naziv="DomainObject.Predmet.DatumPrimitkaOptuznogAkta_1">9. srpnja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St-262/2026</izvorni_sadrzaj>
    <derivirana_varijabla naziv="DomainObject.Predmet.OznakaBroj_1">St-262/2026</derivirana_varijabla>
  </DomainObject.Predmet.OznakaBroj>
  <DomainObject.Predmet.OznakaBrojOptuznogAkta>
    <izvorni_sadrzaj>04-06-26-2707</izvorni_sadrzaj>
    <derivirana_varijabla naziv="DomainObject.Predmet.OznakaBrojOptuznogAkta_1">04-06-26-2707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ZIJAD j.d.o.o. ŠTIFANIĆI zastupanog po punomoćniku Zijad Alajbegović</izvorni_sadrzaj>
    <derivirana_varijabla naziv="DomainObject.Predmet.ProtustrankaFormated_1">  GRADNJA ZIJAD j.d.o.o. ŠTIFANIĆI zastupanog po punomoćniku Zijad Alajbegović</derivirana_varijabla>
  </DomainObject.Predmet.ProtustrankaFormated>
  <DomainObject.Predmet.ProtustrankaFormatedOIB>
    <izvorni_sadrzaj>  GRADNJA ZIJAD j.d.o.o. ŠTIFANIĆI, OIB 78490035200 zastupanog po punomoćniku Zijad Alajbegović</izvorni_sadrzaj>
    <derivirana_varijabla naziv="DomainObject.Predmet.ProtustrankaFormatedOIB_1">  GRADNJA ZIJAD j.d.o.o. ŠTIFANIĆI, OIB 78490035200 zastupanog po punomoćniku Zijad Alajbegović</derivirana_varijabla>
  </DomainObject.Predmet.ProtustrankaFormatedOIB>
  <DomainObject.Predmet.ProtustrankaFormatedWithAdress>
    <izvorni_sadrzaj> GRADNJA ZIJAD j.d.o.o. ŠTIFANIĆI, ŠTIFANIĆI - STIFANICI 24, 52445 Štifanići zastupanog po punomoćniku Zijad Alajbegović</izvorni_sadrzaj>
    <derivirana_varijabla naziv="DomainObject.Predmet.ProtustrankaFormatedWithAdress_1"> GRADNJA ZIJAD j.d.o.o. ŠTIFANIĆI, ŠTIFANIĆI - STIFANICI 24, 52445 Štifanići zastupanog po punomoćniku Zijad Alajbegović</derivirana_varijabla>
  </DomainObject.Predmet.ProtustrankaFormatedWithAdress>
  <DomainObject.Predmet.ProtustrankaFormatedWithAdressOIB>
    <izvorni_sadrzaj> GRADNJA ZIJAD j.d.o.o. ŠTIFANIĆI, OIB 78490035200, ŠTIFANIĆI - STIFANICI 24, 52445 Štifanići zastupanog po punomoćniku Zijad Alajbegović</izvorni_sadrzaj>
    <derivirana_varijabla naziv="DomainObject.Predmet.ProtustrankaFormatedWithAdressOIB_1"> GRADNJA ZIJAD j.d.o.o. ŠTIFANIĆI, OIB 78490035200, ŠTIFANIĆI - STIFANICI 24, 52445 Štifanići zastupanog po punomoćniku Zijad Alajbegović</derivirana_varijabla>
  </DomainObject.Predmet.ProtustrankaFormatedWithAdressOIB>
  <DomainObject.Predmet.ProtustrankaWithAdress>
    <izvorni_sadrzaj>GRADNJA ZIJAD j.d.o.o. ŠTIFANIĆI ŠTIFANIĆI - STIFANICI 24, 52445 Štifanići</izvorni_sadrzaj>
    <derivirana_varijabla naziv="DomainObject.Predmet.ProtustrankaWithAdress_1">GRADNJA ZIJAD j.d.o.o. ŠTIFANIĆI ŠTIFANIĆI - STIFANICI 24, 52445 Štifanići</derivirana_varijabla>
  </DomainObject.Predmet.ProtustrankaWithAdress>
  <DomainObject.Predmet.ProtustrankaWithAdressOIB>
    <izvorni_sadrzaj>GRADNJA ZIJAD j.d.o.o. ŠTIFANIĆI, OIB 78490035200, ŠTIFANIĆI - STIFANICI 24, 52445 Štifanići</izvorni_sadrzaj>
    <derivirana_varijabla naziv="DomainObject.Predmet.ProtustrankaWithAdressOIB_1">GRADNJA ZIJAD j.d.o.o. ŠTIFANIĆI, OIB 78490035200, ŠTIFANIĆI - STIFANICI 24, 52445 Štifanići</derivirana_varijabla>
  </DomainObject.Predmet.ProtustrankaWithAdressOIB>
  <DomainObject.Predmet.ProtustrankaNazivFormated>
    <izvorni_sadrzaj>GRADNJA ZIJAD j.d.o.o. ŠTIFANIĆI</izvorni_sadrzaj>
    <derivirana_varijabla naziv="DomainObject.Predmet.ProtustrankaNazivFormated_1">GRADNJA ZIJAD j.d.o.o. ŠTIFANIĆI</derivirana_varijabla>
  </DomainObject.Predmet.ProtustrankaNazivFormated>
  <DomainObject.Predmet.ProtustrankaNazivFormatedOIB>
    <izvorni_sadrzaj>GRADNJA ZIJAD j.d.o.o. ŠTIFANIĆI, OIB 78490035200</izvorni_sadrzaj>
    <derivirana_varijabla naziv="DomainObject.Predmet.ProtustrankaNazivFormatedOIB_1">GRADNJA ZIJAD j.d.o.o. ŠTIFANIĆI, OIB 78490035200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2677.91</izvorni_sadrzaj>
    <derivirana_varijabla naziv="DomainObject.Predmet.TrenutnaVrijednost_1">2677.91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GRADNJA ZIJAD j.d.o.o. ŠTIFANIĆI zastupanog po punomoćniku Zijad Alajbegović</item>
    </izvorni_sadrzaj>
    <derivirana_varijabla naziv="DomainObject.Predmet.ProtuStrankaListFormated_1">
      <item>GRADNJA ZIJAD j.d.o.o. ŠTIFANIĆI zastupanog po punomoćniku Zijad Alajbegović</item>
    </derivirana_varijabla>
  </DomainObject.Predmet.ProtuStrankaListFormated>
  <DomainObject.Predmet.ProtuStrankaListFormatedOIB>
    <izvorni_sadrzaj>
      <item>GRADNJA ZIJAD j.d.o.o. ŠTIFANIĆI, OIB 78490035200 zastupanog po punomoćniku Zijad Alajbegović</item>
    </izvorni_sadrzaj>
    <derivirana_varijabla naziv="DomainObject.Predmet.ProtuStrankaListFormatedOIB_1">
      <item>GRADNJA ZIJAD j.d.o.o. ŠTIFANIĆI, OIB 78490035200 zastupanog po punomoćniku Zijad Alajbegović</item>
    </derivirana_varijabla>
  </DomainObject.Predmet.ProtuStrankaListFormatedOIB>
  <DomainObject.Predmet.ProtuStrankaListFormatedWithAdress>
    <izvorni_sadrzaj>
      <item>GRADNJA ZIJAD j.d.o.o. ŠTIFANIĆI, ŠTIFANIĆI - STIFANICI 24, 52445 Štifanići zastupanog po punomoćniku Zijad Alajbegović</item>
    </izvorni_sadrzaj>
    <derivirana_varijabla naziv="DomainObject.Predmet.ProtuStrankaListFormatedWithAdress_1">
      <item>GRADNJA ZIJAD j.d.o.o. ŠTIFANIĆI, ŠTIFANIĆI - STIFANICI 24, 52445 Štifanići zastupanog po punomoćniku Zijad Alajbegović</item>
    </derivirana_varijabla>
  </DomainObject.Predmet.ProtuStrankaListFormatedWithAdress>
  <DomainObject.Predmet.ProtuStrankaListFormatedWithAdressOIB>
    <izvorni_sadrzaj>
      <item>GRADNJA ZIJAD j.d.o.o. ŠTIFANIĆI, OIB 78490035200, ŠTIFANIĆI - STIFANICI 24, 52445 Štifanići zastupanog po punomoćniku Zijad Alajbegović</item>
    </izvorni_sadrzaj>
    <derivirana_varijabla naziv="DomainObject.Predmet.ProtuStrankaListFormatedWithAdressOIB_1">
      <item>GRADNJA ZIJAD j.d.o.o. ŠTIFANIĆI, OIB 78490035200, ŠTIFANIĆI - STIFANICI 24, 52445 Štifanići zastupanog po punomoćniku Zijad Alajbegović</item>
    </derivirana_varijabla>
  </DomainObject.Predmet.ProtuStrankaListFormatedWithAdressOIB>
  <DomainObject.Predmet.ProtuStrankaListNazivFormated>
    <izvorni_sadrzaj>
      <item>GRADNJA ZIJAD j.d.o.o. ŠTIFANIĆI</item>
    </izvorni_sadrzaj>
    <derivirana_varijabla naziv="DomainObject.Predmet.ProtuStrankaListNazivFormated_1">
      <item>GRADNJA ZIJAD j.d.o.o. ŠTIFANIĆI</item>
    </derivirana_varijabla>
  </DomainObject.Predmet.ProtuStrankaListNazivFormated>
  <DomainObject.Predmet.ProtuStrankaListNazivFormatedOIB>
    <izvorni_sadrzaj>
      <item>GRADNJA ZIJAD j.d.o.o. ŠTIFANIĆI, OIB 78490035200</item>
    </izvorni_sadrzaj>
    <derivirana_varijabla naziv="DomainObject.Predmet.ProtuStrankaListNazivFormatedOIB_1">
      <item>GRADNJA ZIJAD j.d.o.o. ŠTIFANIĆI, OIB 78490035200</item>
    </derivirana_varijabla>
  </DomainObject.Predmet.ProtuStrankaListNazivFormatedOIB>
  <DomainObject.Predmet.OstaliListFormated>
    <izvorni_sadrzaj>
      <item>Zijad Alajbegović punomoćnik sudionika u postupku GRADNJA ZIJAD j.d.o.o. ŠTIFANIĆI</item>
    </izvorni_sadrzaj>
    <derivirana_varijabla naziv="DomainObject.Predmet.OstaliListFormated_1">
      <item>Zijad Alajbegović punomoćnik sudionika u postupku GRADNJA ZIJAD j.d.o.o. ŠTIFANIĆI</item>
    </derivirana_varijabla>
  </DomainObject.Predmet.OstaliListFormated>
  <DomainObject.Predmet.OstaliListFormatedOIB>
    <izvorni_sadrzaj>
      <item>Zijad Alajbegović, OIB 36942499980 punomoćnik sudionika u postupku GRADNJA ZIJAD j.d.o.o. ŠTIFANIĆI</item>
    </izvorni_sadrzaj>
    <derivirana_varijabla naziv="DomainObject.Predmet.OstaliListFormatedOIB_1">
      <item>Zijad Alajbegović, OIB 36942499980 punomoćnik sudionika u postupku GRADNJA ZIJAD j.d.o.o. ŠTIFANIĆI</item>
    </derivirana_varijabla>
  </DomainObject.Predmet.OstaliListFormatedOIB>
  <DomainObject.Predmet.OstaliListFormatedWithAdress>
    <izvorni_sadrzaj>
      <item>Zijad Alajbegović, Štifanići 24, 52445 Štifanići punomoćnik sudionika u postupku GRADNJA ZIJAD j.d.o.o. ŠTIFANIĆI</item>
    </izvorni_sadrzaj>
    <derivirana_varijabla naziv="DomainObject.Predmet.OstaliListFormatedWithAdress_1">
      <item>Zijad Alajbegović, Štifanići 24, 52445 Štifanići punomoćnik sudionika u postupku GRADNJA ZIJAD j.d.o.o. ŠTIFANIĆI</item>
    </derivirana_varijabla>
  </DomainObject.Predmet.OstaliListFormatedWithAdress>
  <DomainObject.Predmet.OstaliListFormatedWithAdressOIB>
    <izvorni_sadrzaj>
      <item>Zijad Alajbegović, OIB 36942499980, Štifanići 24, 52445 Štifanići punomoćnik sudionika u postupku GRADNJA ZIJAD j.d.o.o. ŠTIFANIĆI</item>
    </izvorni_sadrzaj>
    <derivirana_varijabla naziv="DomainObject.Predmet.OstaliListFormatedWithAdressOIB_1">
      <item>Zijad Alajbegović, OIB 36942499980, Štifanići 24, 52445 Štifanići punomoćnik sudionika u postupku GRADNJA ZIJAD j.d.o.o. ŠTIFANIĆI</item>
    </derivirana_varijabla>
  </DomainObject.Predmet.OstaliListFormatedWithAdressOIB>
  <DomainObject.Predmet.OstaliListNazivFormated>
    <izvorni_sadrzaj>
      <item>Zijad Alajbegović</item>
    </izvorni_sadrzaj>
    <derivirana_varijabla naziv="DomainObject.Predmet.OstaliListNazivFormated_1">
      <item>Zijad Alajbegović</item>
    </derivirana_varijabla>
  </DomainObject.Predmet.OstaliListNazivFormated>
  <DomainObject.Predmet.OstaliListNazivFormatedOIB>
    <izvorni_sadrzaj>
      <item>Zijad Alajbegović, OIB 36942499980</item>
    </izvorni_sadrzaj>
    <derivirana_varijabla naziv="DomainObject.Predmet.OstaliListNazivFormatedOIB_1">
      <item>Zijad Alajbegović, OIB 36942499980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2026.</izvorni_sadrzaj>
    <derivirana_varijabla naziv="DomainObject.Datum_1">20. kolovoza 2026.</derivirana_varijabla>
  </DomainObject.Datum>
  <DomainObject.PoslovniBrojDokumenta>
    <izvorni_sadrzaj>St-262/2026-14</izvorni_sadrzaj>
    <derivirana_varijabla naziv="DomainObject.PoslovniBrojDokumenta_1">St-262/2026-14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GRADNJA ZIJAD j.d.o.o. ŠTIFANIĆI</izvorni_sadrzaj>
    <derivirana_varijabla naziv="DomainObject.Predmet.ProtustrankaIDrugi_1">GRADNJA ZIJAD j.d.o.o. ŠTIFANIĆI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GRADNJA ZIJAD j.d.o.o. ŠTIFANIĆI, OIB 78490035200, ŠTIFANIĆI - STIFANICI 24, 52445 Štifanići</izvorni_sadrzaj>
    <derivirana_varijabla naziv="DomainObject.Predmet.ProtustrankaIDrugiAdressOIB_1">GRADNJA ZIJAD j.d.o.o. ŠTIFANIĆI, OIB 78490035200, ŠTIFANIĆI - STIFANICI 24, 52445 Štifanići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 ZIJAD j.d.o.o. ŠTIFANIĆI</item>
      <item>Financijska agencija (FINA)</item>
      <item>Zijad Alajbegović</item>
    </izvorni_sadrzaj>
    <derivirana_varijabla naziv="DomainObject.Predmet.SudioniciListNaziv_1">
      <item>GRADNJA ZIJAD j.d.o.o. ŠTIFANIĆI</item>
      <item>Financijska agencija (FINA)</item>
      <item>Zijad Alajbegović</item>
    </derivirana_varijabla>
  </DomainObject.Predmet.SudioniciListNaziv>
  <DomainObject.Predmet.SudioniciListAdressOIB>
    <izvorni_sadrzaj>
      <item>GRADNJA ZIJAD j.d.o.o. ŠTIFANIĆI, OIB 78490035200, ŠTIFANIĆI - STIFANICI 24,52445 Štifanići</item>
      <item>Financijska agencija (FINA), OIB 85821130368, GIARDINI 5,52100 Pula</item>
      <item>Zijad Alajbegović, OIB 36942499980, Štifanići 24,52445 Štifanići</item>
    </izvorni_sadrzaj>
    <derivirana_varijabla naziv="DomainObject.Predmet.SudioniciListAdressOIB_1">
      <item>GRADNJA ZIJAD j.d.o.o. ŠTIFANIĆI, OIB 78490035200, ŠTIFANIĆI - STIFANICI 24,52445 Štifanići</item>
      <item>Financijska agencija (FINA), OIB 85821130368, GIARDINI 5,52100 Pula</item>
      <item>Zijad Alajbegović, OIB 36942499980, Štifanići 24,52445 Štifanići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78490035200</item>
      <item>, OIB 85821130368</item>
      <item>, OIB 36942499980</item>
    </izvorni_sadrzaj>
    <derivirana_varijabla naziv="DomainObject.Predmet.SudioniciListNazivOIB_1">
      <item>, OIB 78490035200</item>
      <item>, OIB 85821130368</item>
      <item>, OIB 36942499980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srpnja 2026.</izvorni_sadrzaj>
    <derivirana_varijabla naziv="DomainObject.Predmet.DatumPocetkaProcesa_1">9. srpnja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262</properties:Words>
  <properties:Characters>1451</properties:Characters>
  <properties:Lines>50</properties:Lines>
  <properties:Paragraphs>24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1731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2026-08-19T10:31:00Z</dcterms:created>
  <dc:creator>epincin</dc:creator>
  <cp:lastModifiedBy>Sanja Prodan</cp:lastModifiedBy>
  <cp:lastPrinted>2026-08-20T08:11:00Z</cp:lastPrinted>
  <dcterms:modified xmlns:xsi="http://www.w3.org/2001/XMLSchema-instance" xsi:type="dcterms:W3CDTF">2026-08-20T08:20:00Z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St-262/2026-14 / Zapisnik - Ročište radi rasprave o uvjetima za otvaranje steč. post. (St-262-2026-14 zijad gradnja (10,00).docx)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